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810" w:rsidRDefault="003E7810" w:rsidP="007D6459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3E7810" w:rsidRDefault="003E7810" w:rsidP="007D645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3E7810" w:rsidRDefault="003E7810" w:rsidP="007D6459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2013 г. по 31 декабря 2013г.</w:t>
      </w:r>
    </w:p>
    <w:p w:rsidR="003E7810" w:rsidRDefault="003E7810" w:rsidP="007D6459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3E7810">
        <w:tc>
          <w:tcPr>
            <w:tcW w:w="1384" w:type="dxa"/>
            <w:vMerge w:val="restart"/>
            <w:vAlign w:val="center"/>
          </w:tcPr>
          <w:p w:rsidR="003E7810" w:rsidRDefault="003E7810" w:rsidP="009F23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3E7810" w:rsidRDefault="003E7810" w:rsidP="009F23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3E7810" w:rsidRDefault="003E7810" w:rsidP="009F23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3E7810" w:rsidRDefault="003E7810" w:rsidP="009F23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3E7810" w:rsidRDefault="003E7810" w:rsidP="009F23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3E7810" w:rsidRDefault="003E7810" w:rsidP="009F23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3E7810" w:rsidRDefault="003E7810" w:rsidP="009F23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3E7810" w:rsidRDefault="003E7810" w:rsidP="009F23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3E7810" w:rsidRDefault="003E7810" w:rsidP="009F23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3E7810">
        <w:tc>
          <w:tcPr>
            <w:tcW w:w="1384" w:type="dxa"/>
            <w:vMerge/>
            <w:vAlign w:val="center"/>
          </w:tcPr>
          <w:p w:rsidR="003E7810" w:rsidRDefault="003E7810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3E7810" w:rsidRDefault="003E7810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3E7810" w:rsidRPr="009F23B4" w:rsidRDefault="003E7810" w:rsidP="009F23B4">
            <w:pPr>
              <w:jc w:val="center"/>
              <w:rPr>
                <w:sz w:val="20"/>
                <w:szCs w:val="20"/>
                <w:lang w:eastAsia="en-US"/>
              </w:rPr>
            </w:pPr>
            <w:r w:rsidRPr="009F23B4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3E7810" w:rsidRPr="009F23B4" w:rsidRDefault="003E7810" w:rsidP="009F23B4">
            <w:pPr>
              <w:jc w:val="center"/>
              <w:rPr>
                <w:sz w:val="20"/>
                <w:szCs w:val="20"/>
                <w:lang w:eastAsia="en-US"/>
              </w:rPr>
            </w:pPr>
            <w:r w:rsidRPr="009F23B4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3E7810" w:rsidRPr="009F23B4" w:rsidRDefault="003E7810" w:rsidP="009F23B4">
            <w:pPr>
              <w:jc w:val="center"/>
              <w:rPr>
                <w:sz w:val="20"/>
                <w:szCs w:val="20"/>
                <w:lang w:eastAsia="en-US"/>
              </w:rPr>
            </w:pPr>
            <w:r w:rsidRPr="009F23B4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3E7810" w:rsidRPr="009F23B4" w:rsidRDefault="003E7810" w:rsidP="009F23B4">
            <w:pPr>
              <w:jc w:val="center"/>
              <w:rPr>
                <w:sz w:val="20"/>
                <w:szCs w:val="20"/>
                <w:lang w:eastAsia="en-US"/>
              </w:rPr>
            </w:pPr>
            <w:r w:rsidRPr="009F23B4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3E7810" w:rsidRPr="009F23B4" w:rsidRDefault="003E7810" w:rsidP="009F23B4">
            <w:pPr>
              <w:jc w:val="center"/>
              <w:rPr>
                <w:sz w:val="20"/>
                <w:szCs w:val="20"/>
                <w:lang w:eastAsia="en-US"/>
              </w:rPr>
            </w:pPr>
            <w:r w:rsidRPr="009F23B4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3E7810" w:rsidRPr="009F23B4" w:rsidRDefault="003E7810" w:rsidP="009F23B4">
            <w:pPr>
              <w:jc w:val="center"/>
              <w:rPr>
                <w:sz w:val="20"/>
                <w:szCs w:val="20"/>
                <w:lang w:eastAsia="en-US"/>
              </w:rPr>
            </w:pPr>
            <w:r w:rsidRPr="009F23B4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3E7810" w:rsidRPr="009F23B4" w:rsidRDefault="003E7810" w:rsidP="009F23B4">
            <w:pPr>
              <w:jc w:val="center"/>
              <w:rPr>
                <w:sz w:val="20"/>
                <w:szCs w:val="20"/>
                <w:lang w:eastAsia="en-US"/>
              </w:rPr>
            </w:pPr>
            <w:r w:rsidRPr="009F23B4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3E7810" w:rsidRDefault="003E7810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3E7810" w:rsidRDefault="003E7810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3E7810" w:rsidRDefault="003E7810">
            <w:pPr>
              <w:rPr>
                <w:lang w:eastAsia="en-US"/>
              </w:rPr>
            </w:pPr>
          </w:p>
        </w:tc>
      </w:tr>
      <w:tr w:rsidR="003E7810">
        <w:trPr>
          <w:trHeight w:val="2447"/>
        </w:trPr>
        <w:tc>
          <w:tcPr>
            <w:tcW w:w="1384" w:type="dxa"/>
          </w:tcPr>
          <w:p w:rsidR="003E7810" w:rsidRPr="009F23B4" w:rsidRDefault="003E7810">
            <w:pPr>
              <w:rPr>
                <w:color w:val="333333"/>
                <w:lang w:eastAsia="en-US"/>
              </w:rPr>
            </w:pPr>
            <w:r w:rsidRPr="009F23B4">
              <w:rPr>
                <w:color w:val="333333"/>
                <w:lang w:eastAsia="en-US"/>
              </w:rPr>
              <w:t>Комиссарова М.Н.</w:t>
            </w:r>
          </w:p>
        </w:tc>
        <w:tc>
          <w:tcPr>
            <w:tcW w:w="1602" w:type="dxa"/>
          </w:tcPr>
          <w:p w:rsidR="003E7810" w:rsidRPr="009F23B4" w:rsidRDefault="003E7810" w:rsidP="009F23B4">
            <w:pPr>
              <w:jc w:val="center"/>
              <w:rPr>
                <w:color w:val="333333"/>
                <w:lang w:eastAsia="en-US"/>
              </w:rPr>
            </w:pPr>
            <w:r w:rsidRPr="009F23B4">
              <w:rPr>
                <w:color w:val="333333"/>
                <w:lang w:eastAsia="en-US"/>
              </w:rPr>
              <w:t xml:space="preserve">Директор МКОУ </w:t>
            </w:r>
          </w:p>
          <w:p w:rsidR="003E7810" w:rsidRPr="009F23B4" w:rsidRDefault="003E7810" w:rsidP="009F23B4">
            <w:pPr>
              <w:jc w:val="center"/>
              <w:rPr>
                <w:color w:val="333333"/>
                <w:lang w:eastAsia="en-US"/>
              </w:rPr>
            </w:pPr>
            <w:r w:rsidRPr="009F23B4">
              <w:rPr>
                <w:color w:val="333333"/>
                <w:lang w:eastAsia="en-US"/>
              </w:rPr>
              <w:t>Печенкин</w:t>
            </w:r>
            <w:r>
              <w:rPr>
                <w:color w:val="333333"/>
                <w:lang w:eastAsia="en-US"/>
              </w:rPr>
              <w:t>-</w:t>
            </w:r>
            <w:r w:rsidRPr="009F23B4">
              <w:rPr>
                <w:color w:val="333333"/>
                <w:lang w:eastAsia="en-US"/>
              </w:rPr>
              <w:t>ской начальной школы – детского сада</w:t>
            </w:r>
          </w:p>
        </w:tc>
        <w:tc>
          <w:tcPr>
            <w:tcW w:w="1079" w:type="dxa"/>
          </w:tcPr>
          <w:p w:rsidR="003E7810" w:rsidRDefault="003E7810">
            <w:pPr>
              <w:rPr>
                <w:lang w:eastAsia="en-US"/>
              </w:rPr>
            </w:pPr>
            <w:r>
              <w:rPr>
                <w:lang w:eastAsia="en-US"/>
              </w:rPr>
              <w:t>Квар-тира</w:t>
            </w:r>
          </w:p>
          <w:p w:rsidR="003E7810" w:rsidRDefault="003E7810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3E7810" w:rsidRPr="009F23B4" w:rsidRDefault="003E7810">
            <w:pPr>
              <w:rPr>
                <w:color w:val="333333"/>
                <w:lang w:eastAsia="en-US"/>
              </w:rPr>
            </w:pPr>
            <w:r w:rsidRPr="009F23B4">
              <w:rPr>
                <w:color w:val="333333"/>
                <w:lang w:eastAsia="en-US"/>
              </w:rPr>
              <w:t>Инди-видуль-ная</w:t>
            </w:r>
          </w:p>
          <w:p w:rsidR="003E7810" w:rsidRPr="009F23B4" w:rsidRDefault="003E7810" w:rsidP="009F23B4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3E7810" w:rsidRPr="009F23B4" w:rsidRDefault="003E7810" w:rsidP="007D6459">
            <w:pPr>
              <w:rPr>
                <w:color w:val="333333"/>
                <w:lang w:eastAsia="en-US"/>
              </w:rPr>
            </w:pPr>
            <w:r w:rsidRPr="009F23B4">
              <w:rPr>
                <w:color w:val="333333"/>
                <w:lang w:eastAsia="en-US"/>
              </w:rPr>
              <w:t>52,2</w:t>
            </w:r>
          </w:p>
          <w:p w:rsidR="003E7810" w:rsidRPr="009F23B4" w:rsidRDefault="003E7810" w:rsidP="009F23B4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3E7810" w:rsidRPr="009F23B4" w:rsidRDefault="003E7810" w:rsidP="009F23B4">
            <w:pPr>
              <w:jc w:val="center"/>
              <w:rPr>
                <w:color w:val="333333"/>
                <w:lang w:eastAsia="en-US"/>
              </w:rPr>
            </w:pPr>
            <w:r w:rsidRPr="009F23B4">
              <w:rPr>
                <w:color w:val="333333"/>
                <w:lang w:eastAsia="en-US"/>
              </w:rPr>
              <w:t>Россия</w:t>
            </w:r>
          </w:p>
          <w:p w:rsidR="003E7810" w:rsidRPr="009F23B4" w:rsidRDefault="003E7810" w:rsidP="009F23B4">
            <w:pPr>
              <w:jc w:val="center"/>
              <w:rPr>
                <w:color w:val="333333"/>
                <w:lang w:eastAsia="en-US"/>
              </w:rPr>
            </w:pPr>
          </w:p>
          <w:p w:rsidR="003E7810" w:rsidRPr="009F23B4" w:rsidRDefault="003E7810" w:rsidP="009F23B4">
            <w:pPr>
              <w:jc w:val="center"/>
              <w:rPr>
                <w:color w:val="333333"/>
                <w:lang w:eastAsia="en-US"/>
              </w:rPr>
            </w:pPr>
          </w:p>
          <w:p w:rsidR="003E7810" w:rsidRPr="009F23B4" w:rsidRDefault="003E7810" w:rsidP="009F23B4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3E7810" w:rsidRDefault="003E7810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3E7810" w:rsidRPr="009F23B4" w:rsidRDefault="003E7810" w:rsidP="009F23B4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3E7810" w:rsidRPr="009F23B4" w:rsidRDefault="003E7810" w:rsidP="009F23B4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3E7810" w:rsidRPr="007D6459" w:rsidRDefault="003E7810">
            <w:pPr>
              <w:rPr>
                <w:lang w:eastAsia="en-US"/>
              </w:rPr>
            </w:pPr>
            <w:r w:rsidRPr="007D6459">
              <w:rPr>
                <w:lang w:eastAsia="en-US"/>
              </w:rPr>
              <w:t>Автомобиль легковой</w:t>
            </w:r>
          </w:p>
          <w:p w:rsidR="003E7810" w:rsidRPr="009F23B4" w:rsidRDefault="003E7810">
            <w:pPr>
              <w:rPr>
                <w:sz w:val="20"/>
                <w:szCs w:val="20"/>
                <w:lang w:eastAsia="en-US"/>
              </w:rPr>
            </w:pPr>
            <w:r w:rsidRPr="007D6459">
              <w:rPr>
                <w:lang w:eastAsia="en-US"/>
              </w:rPr>
              <w:t>ВАЗ</w:t>
            </w:r>
            <w:r w:rsidRPr="009F23B4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740" w:type="dxa"/>
          </w:tcPr>
          <w:p w:rsidR="003E7810" w:rsidRPr="009F23B4" w:rsidRDefault="003E7810">
            <w:pPr>
              <w:rPr>
                <w:color w:val="333333"/>
                <w:lang w:eastAsia="en-US"/>
              </w:rPr>
            </w:pPr>
            <w:r w:rsidRPr="009F23B4">
              <w:rPr>
                <w:color w:val="333333"/>
                <w:lang w:eastAsia="en-US"/>
              </w:rPr>
              <w:t>341381,23</w:t>
            </w:r>
          </w:p>
        </w:tc>
        <w:tc>
          <w:tcPr>
            <w:tcW w:w="1740" w:type="dxa"/>
          </w:tcPr>
          <w:p w:rsidR="003E7810" w:rsidRPr="009F23B4" w:rsidRDefault="003E7810">
            <w:pPr>
              <w:rPr>
                <w:color w:val="333333"/>
                <w:lang w:val="en-US" w:eastAsia="en-US"/>
              </w:rPr>
            </w:pPr>
          </w:p>
        </w:tc>
      </w:tr>
    </w:tbl>
    <w:p w:rsidR="003E7810" w:rsidRDefault="003E7810" w:rsidP="007D6459">
      <w:pPr>
        <w:rPr>
          <w:color w:val="800000"/>
        </w:rPr>
      </w:pPr>
    </w:p>
    <w:p w:rsidR="003E7810" w:rsidRDefault="003E7810" w:rsidP="007D6459"/>
    <w:p w:rsidR="003E7810" w:rsidRDefault="003E7810" w:rsidP="007D6459"/>
    <w:p w:rsidR="003E7810" w:rsidRDefault="003E7810" w:rsidP="007D6459"/>
    <w:p w:rsidR="003E7810" w:rsidRDefault="003E7810" w:rsidP="007D6459"/>
    <w:p w:rsidR="003E7810" w:rsidRDefault="003E7810" w:rsidP="007D6459"/>
    <w:p w:rsidR="003E7810" w:rsidRDefault="003E7810"/>
    <w:sectPr w:rsidR="003E7810" w:rsidSect="007D6459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6459"/>
    <w:rsid w:val="003A4B4C"/>
    <w:rsid w:val="003E7810"/>
    <w:rsid w:val="007D6459"/>
    <w:rsid w:val="009F23B4"/>
    <w:rsid w:val="00BB5A49"/>
    <w:rsid w:val="00CA60E9"/>
    <w:rsid w:val="00F04D90"/>
    <w:rsid w:val="00FB2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45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D6459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78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</Pages>
  <Words>120</Words>
  <Characters>684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2014-05-08T07:29:00Z</dcterms:created>
  <dcterms:modified xsi:type="dcterms:W3CDTF">2014-05-19T06:08:00Z</dcterms:modified>
</cp:coreProperties>
</file>